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05411E3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3F3134">
        <w:rPr>
          <w:lang w:val="en-GB"/>
        </w:rPr>
        <w:t xml:space="preserve"> 22-G011-26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76572098" w:rsidR="00F17236" w:rsidRPr="00A83773" w:rsidRDefault="003F3134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46FA6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/07/2026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20872A9C" w:rsidR="00F17236" w:rsidRPr="00A83773" w:rsidRDefault="003F3134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26</w:t>
            </w:r>
            <w:r w:rsidR="00F17236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33DE3576" w:rsidR="00F17236" w:rsidRPr="00A83773" w:rsidRDefault="003F3134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12/0</w:t>
            </w:r>
            <w:r w:rsidR="00F46FA6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/2026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24377214" w:rsidR="00F17236" w:rsidRPr="00A83773" w:rsidRDefault="00F46FA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3F3134">
              <w:rPr>
                <w:rFonts w:ascii="Calibri" w:hAnsi="Calibri"/>
                <w:szCs w:val="20"/>
              </w:rPr>
              <w:t>/08/2026</w:t>
            </w:r>
            <w:r w:rsidR="00F17236">
              <w:rPr>
                <w:rFonts w:ascii="Calibri" w:hAnsi="Calibri"/>
                <w:szCs w:val="20"/>
              </w:rPr>
              <w:t xml:space="preserve"> 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122CA78B" w:rsidR="00F17236" w:rsidRPr="00A83773" w:rsidRDefault="00F46FA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F17236">
              <w:rPr>
                <w:rFonts w:ascii="Calibri" w:hAnsi="Calibri"/>
                <w:szCs w:val="20"/>
              </w:rPr>
              <w:t>/0</w:t>
            </w:r>
            <w:r w:rsidR="003F3134"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3F3134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49CE7FAA" w:rsidR="00F17236" w:rsidRPr="00A83773" w:rsidRDefault="003F3134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46FA6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/08/26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2F9E5E8B" w:rsidR="00F17236" w:rsidRPr="00A83773" w:rsidRDefault="00F46FA6" w:rsidP="003F313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08/09</w:t>
            </w:r>
            <w:r w:rsidR="003F3134">
              <w:rPr>
                <w:rFonts w:ascii="Calibri" w:hAnsi="Calibri"/>
                <w:szCs w:val="20"/>
              </w:rPr>
              <w:t>/2026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652D0CD4" w:rsidR="00F17236" w:rsidRPr="00A83773" w:rsidRDefault="00F46FA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r w:rsidR="003F3134">
              <w:rPr>
                <w:rFonts w:ascii="Calibri" w:hAnsi="Calibri"/>
                <w:szCs w:val="20"/>
              </w:rPr>
              <w:t>/09/2026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239BB416" w:rsidR="00F17236" w:rsidRPr="00532E97" w:rsidRDefault="00F46FA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3F3134">
              <w:rPr>
                <w:rFonts w:ascii="Calibri" w:hAnsi="Calibri"/>
                <w:szCs w:val="20"/>
              </w:rPr>
              <w:t>/09/2026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1771" w14:textId="77777777" w:rsidR="00AE5A2D" w:rsidRDefault="00AE5A2D">
      <w:r>
        <w:separator/>
      </w:r>
    </w:p>
  </w:endnote>
  <w:endnote w:type="continuationSeparator" w:id="0">
    <w:p w14:paraId="2C5DE942" w14:textId="77777777" w:rsidR="00AE5A2D" w:rsidRDefault="00AE5A2D">
      <w:r>
        <w:continuationSeparator/>
      </w:r>
    </w:p>
  </w:endnote>
  <w:endnote w:type="continuationNotice" w:id="1">
    <w:p w14:paraId="54299E81" w14:textId="77777777" w:rsidR="00AE5A2D" w:rsidRDefault="00AE5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7ED819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46FA6">
      <w:rPr>
        <w:noProof/>
      </w:rPr>
      <w:t>2026-08-05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EBEA6" w14:textId="77777777" w:rsidR="00AE5A2D" w:rsidRDefault="00AE5A2D">
      <w:r>
        <w:separator/>
      </w:r>
    </w:p>
  </w:footnote>
  <w:footnote w:type="continuationSeparator" w:id="0">
    <w:p w14:paraId="78896EE7" w14:textId="77777777" w:rsidR="00AE5A2D" w:rsidRDefault="00AE5A2D">
      <w:r>
        <w:continuationSeparator/>
      </w:r>
    </w:p>
  </w:footnote>
  <w:footnote w:type="continuationNotice" w:id="1">
    <w:p w14:paraId="352C51CC" w14:textId="77777777" w:rsidR="00AE5A2D" w:rsidRDefault="00AE5A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134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CCE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619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A2D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41F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6FA6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8</cp:revision>
  <cp:lastPrinted>2013-10-18T08:32:00Z</cp:lastPrinted>
  <dcterms:created xsi:type="dcterms:W3CDTF">2020-07-06T12:32:00Z</dcterms:created>
  <dcterms:modified xsi:type="dcterms:W3CDTF">2026-08-04T21:17:00Z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